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F9C62" w14:textId="77777777" w:rsidR="008602AF" w:rsidRDefault="008602AF" w:rsidP="00860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fl.1428)</w:t>
      </w:r>
    </w:p>
    <w:p w14:paraId="278F5583" w14:textId="77777777" w:rsidR="008602AF" w:rsidRDefault="008602AF" w:rsidP="00860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40D04A72" w14:textId="77777777" w:rsidR="008602AF" w:rsidRDefault="008602AF" w:rsidP="008602AF">
      <w:pPr>
        <w:pStyle w:val="NoSpacing"/>
        <w:rPr>
          <w:rFonts w:cs="Times New Roman"/>
          <w:szCs w:val="24"/>
        </w:rPr>
      </w:pPr>
    </w:p>
    <w:p w14:paraId="11C4D8AD" w14:textId="77777777" w:rsidR="008602AF" w:rsidRDefault="008602AF" w:rsidP="008602AF">
      <w:pPr>
        <w:pStyle w:val="NoSpacing"/>
        <w:rPr>
          <w:rFonts w:cs="Times New Roman"/>
          <w:szCs w:val="24"/>
        </w:rPr>
      </w:pPr>
    </w:p>
    <w:p w14:paraId="47B90F7B" w14:textId="77777777" w:rsidR="008602AF" w:rsidRDefault="008602AF" w:rsidP="00860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became apprenticed to William Parker of London, draper(q.v.).</w:t>
      </w:r>
    </w:p>
    <w:p w14:paraId="2193C916" w14:textId="77777777" w:rsidR="008602AF" w:rsidRDefault="008602AF" w:rsidP="00860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E0788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3D961DF2" w14:textId="77777777" w:rsidR="008602AF" w:rsidRDefault="008602AF" w:rsidP="008602AF">
      <w:pPr>
        <w:pStyle w:val="NoSpacing"/>
        <w:rPr>
          <w:rFonts w:cs="Times New Roman"/>
          <w:szCs w:val="24"/>
        </w:rPr>
      </w:pPr>
    </w:p>
    <w:p w14:paraId="4307954C" w14:textId="77777777" w:rsidR="008602AF" w:rsidRDefault="008602AF" w:rsidP="008602AF">
      <w:pPr>
        <w:pStyle w:val="NoSpacing"/>
        <w:rPr>
          <w:rFonts w:cs="Times New Roman"/>
          <w:szCs w:val="24"/>
        </w:rPr>
      </w:pPr>
    </w:p>
    <w:p w14:paraId="14F749EC" w14:textId="77777777" w:rsidR="008602AF" w:rsidRDefault="008602AF" w:rsidP="00860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2024</w:t>
      </w:r>
    </w:p>
    <w:p w14:paraId="3FF94A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FA0CA" w14:textId="77777777" w:rsidR="008602AF" w:rsidRDefault="008602AF" w:rsidP="009139A6">
      <w:r>
        <w:separator/>
      </w:r>
    </w:p>
  </w:endnote>
  <w:endnote w:type="continuationSeparator" w:id="0">
    <w:p w14:paraId="652E8A18" w14:textId="77777777" w:rsidR="008602AF" w:rsidRDefault="008602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A40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F1F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245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3CE1D" w14:textId="77777777" w:rsidR="008602AF" w:rsidRDefault="008602AF" w:rsidP="009139A6">
      <w:r>
        <w:separator/>
      </w:r>
    </w:p>
  </w:footnote>
  <w:footnote w:type="continuationSeparator" w:id="0">
    <w:p w14:paraId="3E5A727A" w14:textId="77777777" w:rsidR="008602AF" w:rsidRDefault="008602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713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E06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180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2AF"/>
    <w:rsid w:val="000666E0"/>
    <w:rsid w:val="002510B7"/>
    <w:rsid w:val="00270799"/>
    <w:rsid w:val="0035310B"/>
    <w:rsid w:val="005C130B"/>
    <w:rsid w:val="00826F5C"/>
    <w:rsid w:val="008602A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B2E3"/>
  <w15:chartTrackingRefBased/>
  <w15:docId w15:val="{C6EE4AD5-51C3-418D-9E19-D7711A79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02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2024-06-08T20:29:00Z</dcterms:created>
  <dcterms:modified xsi:type="dcterms:W3CDTF">2024-06-08T20:30:00Z</dcterms:modified>
</cp:coreProperties>
</file>